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DD7D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ARDERN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d.1509)</w:t>
      </w:r>
    </w:p>
    <w:p w14:paraId="182BF8B4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69F0C144" w14:textId="77777777" w:rsidR="00DB3F4C" w:rsidRDefault="00DB3F4C" w:rsidP="00DB3F4C">
      <w:pPr>
        <w:pStyle w:val="NoSpacing"/>
        <w:rPr>
          <w:rFonts w:cs="Times New Roman"/>
          <w:szCs w:val="24"/>
        </w:rPr>
      </w:pPr>
    </w:p>
    <w:p w14:paraId="54335087" w14:textId="77777777" w:rsidR="00DB3F4C" w:rsidRDefault="00DB3F4C" w:rsidP="00DB3F4C">
      <w:pPr>
        <w:pStyle w:val="NoSpacing"/>
        <w:rPr>
          <w:rFonts w:cs="Times New Roman"/>
          <w:szCs w:val="24"/>
        </w:rPr>
      </w:pPr>
    </w:p>
    <w:p w14:paraId="4FA52A6D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>He became a Fellow of Merton.</w:t>
      </w:r>
    </w:p>
    <w:p w14:paraId="0E597A35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19B1F83B" w14:textId="77777777" w:rsidR="00DB3F4C" w:rsidRDefault="00DB3F4C" w:rsidP="00DB3F4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5B8CB304" w14:textId="77777777" w:rsidR="00DB3F4C" w:rsidRDefault="00DB3F4C" w:rsidP="00DB3F4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p.240)</w:t>
      </w:r>
    </w:p>
    <w:p w14:paraId="3FBC9A83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1486</w:t>
      </w:r>
      <w:r>
        <w:rPr>
          <w:rFonts w:cs="Times New Roman"/>
          <w:szCs w:val="24"/>
        </w:rPr>
        <w:tab/>
        <w:t>Proctor.    (ibid.)</w:t>
      </w:r>
    </w:p>
    <w:p w14:paraId="4180694F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1488</w:t>
      </w:r>
      <w:r>
        <w:rPr>
          <w:rFonts w:cs="Times New Roman"/>
          <w:szCs w:val="24"/>
        </w:rPr>
        <w:tab/>
        <w:t>Rector of Lapworth.    (ibid.)</w:t>
      </w:r>
    </w:p>
    <w:p w14:paraId="7654CDBE" w14:textId="77777777" w:rsidR="00DB3F4C" w:rsidRDefault="00DB3F4C" w:rsidP="00DB3F4C">
      <w:pPr>
        <w:pStyle w:val="NoSpacing"/>
        <w:rPr>
          <w:rFonts w:cs="Times New Roman"/>
          <w:szCs w:val="24"/>
        </w:rPr>
      </w:pPr>
    </w:p>
    <w:p w14:paraId="2E65EE42" w14:textId="77777777" w:rsidR="00DB3F4C" w:rsidRDefault="00DB3F4C" w:rsidP="00DB3F4C">
      <w:pPr>
        <w:pStyle w:val="NoSpacing"/>
        <w:rPr>
          <w:rFonts w:cs="Times New Roman"/>
          <w:szCs w:val="24"/>
        </w:rPr>
      </w:pPr>
    </w:p>
    <w:p w14:paraId="177213C0" w14:textId="77777777" w:rsidR="00DB3F4C" w:rsidRDefault="00DB3F4C" w:rsidP="00DB3F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2025</w:t>
      </w:r>
    </w:p>
    <w:p w14:paraId="4514E7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8742" w14:textId="77777777" w:rsidR="00DB3F4C" w:rsidRDefault="00DB3F4C" w:rsidP="009139A6">
      <w:r>
        <w:separator/>
      </w:r>
    </w:p>
  </w:endnote>
  <w:endnote w:type="continuationSeparator" w:id="0">
    <w:p w14:paraId="2A1323B6" w14:textId="77777777" w:rsidR="00DB3F4C" w:rsidRDefault="00DB3F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59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33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E5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7AA61" w14:textId="77777777" w:rsidR="00DB3F4C" w:rsidRDefault="00DB3F4C" w:rsidP="009139A6">
      <w:r>
        <w:separator/>
      </w:r>
    </w:p>
  </w:footnote>
  <w:footnote w:type="continuationSeparator" w:id="0">
    <w:p w14:paraId="2CC10C15" w14:textId="77777777" w:rsidR="00DB3F4C" w:rsidRDefault="00DB3F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8C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4B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6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C"/>
    <w:rsid w:val="000666E0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3F4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6F6E0"/>
  <w15:chartTrackingRefBased/>
  <w15:docId w15:val="{65D8A896-4745-453E-BF75-2B092F25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2025-02-10T17:26:00Z</dcterms:created>
  <dcterms:modified xsi:type="dcterms:W3CDTF">2025-02-10T17:27:00Z</dcterms:modified>
</cp:coreProperties>
</file>